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492B" w:rsidRDefault="000B492B" w:rsidP="000B49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Clement FEN</w:t>
      </w:r>
      <w:r>
        <w:rPr>
          <w:rFonts w:ascii="Times New Roman" w:hAnsi="Times New Roman" w:cs="Times New Roman"/>
        </w:rPr>
        <w:t xml:space="preserve"> 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0B492B" w:rsidRDefault="000B492B" w:rsidP="000B49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Colchester, Essex.</w:t>
      </w:r>
    </w:p>
    <w:p w:rsidR="000B492B" w:rsidRDefault="000B492B" w:rsidP="000B492B">
      <w:pPr>
        <w:rPr>
          <w:rFonts w:ascii="Times New Roman" w:hAnsi="Times New Roman" w:cs="Times New Roman"/>
        </w:rPr>
      </w:pPr>
    </w:p>
    <w:p w:rsidR="000B492B" w:rsidRDefault="000B492B" w:rsidP="000B492B">
      <w:pPr>
        <w:rPr>
          <w:rFonts w:ascii="Times New Roman" w:hAnsi="Times New Roman" w:cs="Times New Roman"/>
        </w:rPr>
      </w:pPr>
    </w:p>
    <w:p w:rsidR="000B492B" w:rsidRDefault="000B492B" w:rsidP="000B49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Chenyn</w:t>
      </w:r>
      <w:proofErr w:type="spellEnd"/>
      <w:r>
        <w:rPr>
          <w:rFonts w:ascii="Times New Roman" w:hAnsi="Times New Roman" w:cs="Times New Roman"/>
        </w:rPr>
        <w:t xml:space="preserve"> of Brentwood(q.v.).</w:t>
      </w:r>
    </w:p>
    <w:p w:rsidR="000B492B" w:rsidRDefault="000B492B" w:rsidP="000B49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0B492B" w:rsidRDefault="000B492B" w:rsidP="000B492B">
      <w:pPr>
        <w:rPr>
          <w:rFonts w:ascii="Times New Roman" w:hAnsi="Times New Roman" w:cs="Times New Roman"/>
        </w:rPr>
      </w:pPr>
    </w:p>
    <w:p w:rsidR="000B492B" w:rsidRDefault="000B492B" w:rsidP="000B492B">
      <w:pPr>
        <w:rPr>
          <w:rFonts w:ascii="Times New Roman" w:hAnsi="Times New Roman" w:cs="Times New Roman"/>
        </w:rPr>
      </w:pPr>
    </w:p>
    <w:p w:rsidR="000B492B" w:rsidRDefault="000B492B" w:rsidP="000B49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October 2017</w:t>
      </w:r>
    </w:p>
    <w:p w:rsidR="006B2F86" w:rsidRPr="00E71FC3" w:rsidRDefault="000B492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492B" w:rsidRDefault="000B492B" w:rsidP="00E71FC3">
      <w:r>
        <w:separator/>
      </w:r>
    </w:p>
  </w:endnote>
  <w:endnote w:type="continuationSeparator" w:id="0">
    <w:p w:rsidR="000B492B" w:rsidRDefault="000B492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492B" w:rsidRDefault="000B492B" w:rsidP="00E71FC3">
      <w:r>
        <w:separator/>
      </w:r>
    </w:p>
  </w:footnote>
  <w:footnote w:type="continuationSeparator" w:id="0">
    <w:p w:rsidR="000B492B" w:rsidRDefault="000B492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92B"/>
    <w:rsid w:val="000B492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1F63FC-FF5D-40F9-A96F-C5BA97944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492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2017-10-18T20:44:00Z</dcterms:created>
  <dcterms:modified xsi:type="dcterms:W3CDTF">2017-10-18T20:44:00Z</dcterms:modified>
</cp:coreProperties>
</file>